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EB2" w:rsidRDefault="00E32EB2" w:rsidP="004915F4">
      <w:pPr>
        <w:ind w:left="-567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6.05pt;margin-top:-10.4pt;width:345.75pt;height:535.5pt;z-index:251658240" strokecolor="#f79646" strokeweight="2.25pt">
            <v:shadow on="t" color="red" opacity=".5" offset="6pt,-6pt"/>
            <v:textbox style="mso-next-textbox:#_x0000_s1026">
              <w:txbxContent>
                <w:p w:rsidR="00E32EB2" w:rsidRDefault="00E32EB2"/>
                <w:p w:rsidR="00E32EB2" w:rsidRPr="00B04684" w:rsidRDefault="00E32EB2" w:rsidP="00B04684">
                  <w:pPr>
                    <w:shd w:val="clear" w:color="auto" w:fill="FBD4B4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365F91"/>
                      <w:sz w:val="36"/>
                      <w:szCs w:val="36"/>
                    </w:rPr>
                  </w:pPr>
                  <w:r w:rsidRPr="00B04684">
                    <w:rPr>
                      <w:rFonts w:ascii="Times New Roman" w:hAnsi="Times New Roman"/>
                      <w:b/>
                      <w:color w:val="365F91"/>
                      <w:sz w:val="36"/>
                      <w:szCs w:val="36"/>
                    </w:rPr>
                    <w:t>Комиссия по делам несовершеннолетних и защите их прав администрации Корочанского района</w:t>
                  </w:r>
                </w:p>
                <w:p w:rsidR="00E32EB2" w:rsidRDefault="00E32EB2" w:rsidP="00EC7529">
                  <w:r>
                    <w:t xml:space="preserve">          </w:t>
                  </w:r>
                  <w:r w:rsidRPr="007036CA"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324.75pt;height:285.75pt;visibility:visible">
                        <v:imagedata r:id="rId6" o:title=""/>
                      </v:shape>
                    </w:pict>
                  </w:r>
                </w:p>
                <w:p w:rsidR="00E32EB2" w:rsidRPr="00B04684" w:rsidRDefault="00E32EB2" w:rsidP="00B04684">
                  <w:pPr>
                    <w:shd w:val="clear" w:color="auto" w:fill="FABF8F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</w:pPr>
                  <w:r w:rsidRPr="00B04684"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  <w:t>г.Короча, пл.Васильева, д.28</w:t>
                  </w:r>
                </w:p>
                <w:p w:rsidR="00E32EB2" w:rsidRPr="00B04684" w:rsidRDefault="00E32EB2" w:rsidP="00B04684">
                  <w:pPr>
                    <w:shd w:val="clear" w:color="auto" w:fill="FABF8F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</w:pPr>
                  <w:r w:rsidRPr="00B04684"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  <w:t>тел. 847231(5-69-85)</w:t>
                  </w:r>
                </w:p>
                <w:p w:rsidR="00E32EB2" w:rsidRPr="00B04684" w:rsidRDefault="00E32EB2" w:rsidP="00B04684">
                  <w:pPr>
                    <w:shd w:val="clear" w:color="auto" w:fill="FABF8F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</w:pPr>
                </w:p>
                <w:p w:rsidR="00E32EB2" w:rsidRPr="00B04684" w:rsidRDefault="00E32EB2" w:rsidP="00B04684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</w:pPr>
                </w:p>
                <w:p w:rsidR="00E32EB2" w:rsidRPr="00B04684" w:rsidRDefault="00E32EB2" w:rsidP="00B04684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color w:val="244061"/>
                      <w:sz w:val="36"/>
                      <w:szCs w:val="36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>
                      <w:rPr>
                        <w:rFonts w:ascii="Times New Roman" w:hAnsi="Times New Roman"/>
                        <w:b/>
                        <w:color w:val="244061"/>
                        <w:sz w:val="36"/>
                        <w:szCs w:val="36"/>
                      </w:rPr>
                      <w:t>2018</w:t>
                    </w:r>
                    <w:r w:rsidRPr="00B04684">
                      <w:rPr>
                        <w:rFonts w:ascii="Times New Roman" w:hAnsi="Times New Roman"/>
                        <w:b/>
                        <w:color w:val="244061"/>
                        <w:sz w:val="36"/>
                        <w:szCs w:val="36"/>
                      </w:rPr>
                      <w:t xml:space="preserve"> г</w:t>
                    </w:r>
                  </w:smartTag>
                </w:p>
                <w:p w:rsidR="00E32EB2" w:rsidRDefault="00E32EB2"/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-21.45pt;margin-top:-10.4pt;width:364.5pt;height:535.5pt;z-index:251657216" strokecolor="#f79646" strokeweight="2.25pt">
            <v:shadow on="t" color="red" opacity=".5" offset="-6pt,6pt"/>
            <v:textbox style="mso-next-textbox:#_x0000_s1027">
              <w:txbxContent>
                <w:p w:rsidR="00E32EB2" w:rsidRDefault="00E32EB2" w:rsidP="00EC7529">
                  <w:pPr>
                    <w:pStyle w:val="NormalWeb"/>
                    <w:spacing w:before="0" w:beforeAutospacing="0" w:after="0" w:afterAutospacing="0" w:line="240" w:lineRule="atLeast"/>
                    <w:jc w:val="center"/>
                    <w:rPr>
                      <w:rStyle w:val="Strong"/>
                      <w:color w:val="FF0000"/>
                      <w:sz w:val="32"/>
                      <w:szCs w:val="32"/>
                    </w:rPr>
                  </w:pPr>
                </w:p>
                <w:p w:rsidR="00E32EB2" w:rsidRPr="00533B75" w:rsidRDefault="00E32EB2" w:rsidP="00EC7529">
                  <w:pPr>
                    <w:pStyle w:val="NormalWeb"/>
                    <w:spacing w:before="0" w:beforeAutospacing="0" w:after="0" w:afterAutospacing="0" w:line="240" w:lineRule="atLeast"/>
                    <w:jc w:val="center"/>
                    <w:rPr>
                      <w:rStyle w:val="Strong"/>
                      <w:color w:val="FF0000"/>
                      <w:sz w:val="32"/>
                      <w:szCs w:val="32"/>
                    </w:rPr>
                  </w:pPr>
                  <w:r w:rsidRPr="00533B75">
                    <w:rPr>
                      <w:rStyle w:val="Strong"/>
                      <w:color w:val="FF0000"/>
                      <w:sz w:val="32"/>
                      <w:szCs w:val="32"/>
                    </w:rPr>
                    <w:t>Как построить отношения с детьми</w:t>
                  </w:r>
                </w:p>
                <w:p w:rsidR="00E32EB2" w:rsidRPr="00B04684" w:rsidRDefault="00E32EB2" w:rsidP="00EC7529">
                  <w:pPr>
                    <w:pStyle w:val="NormalWeb"/>
                    <w:spacing w:before="0" w:beforeAutospacing="0" w:after="0" w:afterAutospacing="0" w:line="240" w:lineRule="atLeast"/>
                    <w:jc w:val="both"/>
                    <w:rPr>
                      <w:color w:val="632423"/>
                    </w:rPr>
                  </w:pPr>
                  <w:r w:rsidRPr="00533B75">
                    <w:rPr>
                      <w:color w:val="FF0000"/>
                      <w:sz w:val="32"/>
                      <w:szCs w:val="32"/>
                    </w:rPr>
                    <w:br/>
                  </w:r>
                  <w:r w:rsidRPr="00B04684">
                    <w:rPr>
                      <w:color w:val="943634"/>
                    </w:rPr>
                    <w:t xml:space="preserve">      </w:t>
                  </w:r>
                  <w:r w:rsidRPr="00B04684">
                    <w:rPr>
                      <w:color w:val="632423"/>
                    </w:rPr>
                    <w:t>Профилактика детского алкоголизма - хорошие отношения между детьми и родителями. Всегда показывайте ребенку, что вы его любите - словами, объятьями, улыбкой, поощрением. Воспитывайте в нем самоуважение и осознание собственной ценности и нужности для родных и близких. Старайтесь как можно больше интересоваться делами и жизнью ребенка, стройте доверительные отношения. Все это имеет огромную ценность для детей, хотя и осознается ими и родителями гораздо позже.</w:t>
                  </w:r>
                </w:p>
                <w:p w:rsidR="00E32EB2" w:rsidRPr="00533B75" w:rsidRDefault="00E32EB2" w:rsidP="00EC7529">
                  <w:pPr>
                    <w:pStyle w:val="NormalWeb"/>
                    <w:spacing w:before="0" w:beforeAutospacing="0" w:after="0" w:afterAutospacing="0" w:line="240" w:lineRule="atLeast"/>
                    <w:jc w:val="center"/>
                    <w:rPr>
                      <w:rStyle w:val="Strong"/>
                      <w:color w:val="FF0000"/>
                      <w:sz w:val="32"/>
                      <w:szCs w:val="32"/>
                    </w:rPr>
                  </w:pPr>
                  <w:r w:rsidRPr="00B04684">
                    <w:rPr>
                      <w:color w:val="943634"/>
                    </w:rPr>
                    <w:br/>
                  </w:r>
                  <w:r w:rsidRPr="00533B75">
                    <w:rPr>
                      <w:rStyle w:val="Strong"/>
                      <w:color w:val="FF0000"/>
                      <w:sz w:val="32"/>
                      <w:szCs w:val="32"/>
                    </w:rPr>
                    <w:t>Как уберечь ребенка от приема алкоголя из любопытства</w:t>
                  </w:r>
                </w:p>
                <w:p w:rsidR="00E32EB2" w:rsidRPr="00B04684" w:rsidRDefault="00E32EB2" w:rsidP="00EC7529">
                  <w:pPr>
                    <w:pStyle w:val="NormalWeb"/>
                    <w:spacing w:before="0" w:beforeAutospacing="0" w:after="0" w:afterAutospacing="0" w:line="240" w:lineRule="atLeast"/>
                    <w:jc w:val="both"/>
                    <w:rPr>
                      <w:color w:val="632423"/>
                    </w:rPr>
                  </w:pPr>
                  <w:r w:rsidRPr="00B04684">
                    <w:rPr>
                      <w:color w:val="943634"/>
                    </w:rPr>
                    <w:br/>
                    <w:t xml:space="preserve">     </w:t>
                  </w:r>
                  <w:r w:rsidRPr="00B04684">
                    <w:rPr>
                      <w:color w:val="632423"/>
                    </w:rPr>
                    <w:t>Адекватный родительский надзор, по статистическим данным, является хорошим, сдерживающим употребление алкоголя, фактором. Существуют ситуации, в которых подростки считают употребление алкоголя некой условной необходимостью. Алкоголизм в подростковом возрасте часто провоцируют вечеринки, ночные клубы, "веселые" компании. Помогите ребенку избежать таких провоцирующих ситуаций. Не разрешайте ходить в гости к пьющим друзьям, не допускайте вечеринок в доме, в отсутствии взрослых. Если у подростка есть серьезное увлечение или он занят спортом – у него мало времени, желания и сил проводить свои вечера в ночных клубах. Поощряйте подростка в его интересе к любой деятельности – общественной, спортивной, творческой. Или, если есть возможность, поддерживайте здоровый образ жизни и творческую активность, делая все совместно с ребенком. Во-первых, вы построите доверительные и близкие отношения, во-вторых, сможете направить энергию ребенка в правильное русло. Занятость интересным делом вне школы – одна из немаловажных мер профилактики алкоголизма среди подростков.</w:t>
                  </w:r>
                </w:p>
                <w:p w:rsidR="00E32EB2" w:rsidRPr="000D1C45" w:rsidRDefault="00E32EB2" w:rsidP="000D1C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E32EB2" w:rsidSect="004915F4">
      <w:footerReference w:type="default" r:id="rId7"/>
      <w:pgSz w:w="16838" w:h="11906" w:orient="landscape"/>
      <w:pgMar w:top="568" w:right="678" w:bottom="709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EB2" w:rsidRDefault="00E32EB2" w:rsidP="000D1C45">
      <w:pPr>
        <w:spacing w:after="0" w:line="240" w:lineRule="auto"/>
      </w:pPr>
      <w:r>
        <w:separator/>
      </w:r>
    </w:p>
  </w:endnote>
  <w:endnote w:type="continuationSeparator" w:id="0">
    <w:p w:rsidR="00E32EB2" w:rsidRDefault="00E32EB2" w:rsidP="000D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EB2" w:rsidRDefault="00E32EB2">
    <w:pPr>
      <w:pStyle w:val="Footer"/>
    </w:pPr>
  </w:p>
  <w:p w:rsidR="00E32EB2" w:rsidRDefault="00E32EB2">
    <w:pPr>
      <w:pStyle w:val="Footer"/>
    </w:pPr>
  </w:p>
  <w:p w:rsidR="00E32EB2" w:rsidRDefault="00E32E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EB2" w:rsidRDefault="00E32EB2" w:rsidP="000D1C45">
      <w:pPr>
        <w:spacing w:after="0" w:line="240" w:lineRule="auto"/>
      </w:pPr>
      <w:r>
        <w:separator/>
      </w:r>
    </w:p>
  </w:footnote>
  <w:footnote w:type="continuationSeparator" w:id="0">
    <w:p w:rsidR="00E32EB2" w:rsidRDefault="00E32EB2" w:rsidP="000D1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5F4"/>
    <w:rsid w:val="00001376"/>
    <w:rsid w:val="00002CBB"/>
    <w:rsid w:val="00003B16"/>
    <w:rsid w:val="00007DC1"/>
    <w:rsid w:val="00011943"/>
    <w:rsid w:val="00011D5A"/>
    <w:rsid w:val="0001456A"/>
    <w:rsid w:val="00014611"/>
    <w:rsid w:val="000150AF"/>
    <w:rsid w:val="00015777"/>
    <w:rsid w:val="00015F68"/>
    <w:rsid w:val="00016CF0"/>
    <w:rsid w:val="000173F9"/>
    <w:rsid w:val="0001772C"/>
    <w:rsid w:val="00017B12"/>
    <w:rsid w:val="00021B1F"/>
    <w:rsid w:val="00024B2A"/>
    <w:rsid w:val="0003108D"/>
    <w:rsid w:val="000334F4"/>
    <w:rsid w:val="00034545"/>
    <w:rsid w:val="00040132"/>
    <w:rsid w:val="000431AC"/>
    <w:rsid w:val="00043422"/>
    <w:rsid w:val="00045F5C"/>
    <w:rsid w:val="0004615E"/>
    <w:rsid w:val="0004620D"/>
    <w:rsid w:val="000471F6"/>
    <w:rsid w:val="000476D0"/>
    <w:rsid w:val="00047703"/>
    <w:rsid w:val="0005238B"/>
    <w:rsid w:val="0005281B"/>
    <w:rsid w:val="000529A4"/>
    <w:rsid w:val="0005362E"/>
    <w:rsid w:val="0005451D"/>
    <w:rsid w:val="00060B8F"/>
    <w:rsid w:val="00061868"/>
    <w:rsid w:val="00064695"/>
    <w:rsid w:val="00064DE7"/>
    <w:rsid w:val="00070733"/>
    <w:rsid w:val="00072844"/>
    <w:rsid w:val="00072A68"/>
    <w:rsid w:val="00072D05"/>
    <w:rsid w:val="00072E6B"/>
    <w:rsid w:val="00073669"/>
    <w:rsid w:val="00073ADA"/>
    <w:rsid w:val="000747F0"/>
    <w:rsid w:val="00075455"/>
    <w:rsid w:val="000803D9"/>
    <w:rsid w:val="00080ECB"/>
    <w:rsid w:val="0008338A"/>
    <w:rsid w:val="000847C0"/>
    <w:rsid w:val="00084CC7"/>
    <w:rsid w:val="00085868"/>
    <w:rsid w:val="00085E88"/>
    <w:rsid w:val="000863FB"/>
    <w:rsid w:val="000866E7"/>
    <w:rsid w:val="000946B8"/>
    <w:rsid w:val="00095144"/>
    <w:rsid w:val="000979CF"/>
    <w:rsid w:val="000A27AB"/>
    <w:rsid w:val="000A2EDF"/>
    <w:rsid w:val="000A489B"/>
    <w:rsid w:val="000A5CD3"/>
    <w:rsid w:val="000A6C4B"/>
    <w:rsid w:val="000A7422"/>
    <w:rsid w:val="000B0649"/>
    <w:rsid w:val="000B104D"/>
    <w:rsid w:val="000B333A"/>
    <w:rsid w:val="000B5328"/>
    <w:rsid w:val="000B6115"/>
    <w:rsid w:val="000B6B93"/>
    <w:rsid w:val="000C1FA4"/>
    <w:rsid w:val="000C3369"/>
    <w:rsid w:val="000C5EDB"/>
    <w:rsid w:val="000C601A"/>
    <w:rsid w:val="000D1C45"/>
    <w:rsid w:val="000D2FE7"/>
    <w:rsid w:val="000D3530"/>
    <w:rsid w:val="000D7B75"/>
    <w:rsid w:val="000E2564"/>
    <w:rsid w:val="000E2DC2"/>
    <w:rsid w:val="000E3441"/>
    <w:rsid w:val="000E36DF"/>
    <w:rsid w:val="000E60C7"/>
    <w:rsid w:val="000E7288"/>
    <w:rsid w:val="000E7F8C"/>
    <w:rsid w:val="000F0D81"/>
    <w:rsid w:val="000F11F1"/>
    <w:rsid w:val="000F2224"/>
    <w:rsid w:val="000F4A57"/>
    <w:rsid w:val="000F53D1"/>
    <w:rsid w:val="000F6956"/>
    <w:rsid w:val="001006CB"/>
    <w:rsid w:val="00102172"/>
    <w:rsid w:val="00103702"/>
    <w:rsid w:val="00107E3C"/>
    <w:rsid w:val="0011026C"/>
    <w:rsid w:val="00110521"/>
    <w:rsid w:val="0011192C"/>
    <w:rsid w:val="0011330F"/>
    <w:rsid w:val="00113830"/>
    <w:rsid w:val="00113F46"/>
    <w:rsid w:val="001162FB"/>
    <w:rsid w:val="00116E6C"/>
    <w:rsid w:val="0012030E"/>
    <w:rsid w:val="0012083F"/>
    <w:rsid w:val="00123FD4"/>
    <w:rsid w:val="00124528"/>
    <w:rsid w:val="00124FB4"/>
    <w:rsid w:val="00125F22"/>
    <w:rsid w:val="00126874"/>
    <w:rsid w:val="0013280F"/>
    <w:rsid w:val="00132AB7"/>
    <w:rsid w:val="00132F9A"/>
    <w:rsid w:val="0013519E"/>
    <w:rsid w:val="00135C59"/>
    <w:rsid w:val="00135FDC"/>
    <w:rsid w:val="00136043"/>
    <w:rsid w:val="00137271"/>
    <w:rsid w:val="001374E1"/>
    <w:rsid w:val="00137894"/>
    <w:rsid w:val="00143D53"/>
    <w:rsid w:val="00144A06"/>
    <w:rsid w:val="001468B6"/>
    <w:rsid w:val="001472EE"/>
    <w:rsid w:val="00147F45"/>
    <w:rsid w:val="00150394"/>
    <w:rsid w:val="00151D9F"/>
    <w:rsid w:val="00153D6F"/>
    <w:rsid w:val="001548F8"/>
    <w:rsid w:val="00157810"/>
    <w:rsid w:val="00163EB8"/>
    <w:rsid w:val="00164121"/>
    <w:rsid w:val="0016775D"/>
    <w:rsid w:val="00170B87"/>
    <w:rsid w:val="00170BCF"/>
    <w:rsid w:val="001729EF"/>
    <w:rsid w:val="0017445C"/>
    <w:rsid w:val="001756D3"/>
    <w:rsid w:val="0017651C"/>
    <w:rsid w:val="00176F95"/>
    <w:rsid w:val="00177782"/>
    <w:rsid w:val="00182B27"/>
    <w:rsid w:val="00184084"/>
    <w:rsid w:val="00184DD2"/>
    <w:rsid w:val="0018778F"/>
    <w:rsid w:val="00193668"/>
    <w:rsid w:val="00194D41"/>
    <w:rsid w:val="00195AB8"/>
    <w:rsid w:val="001979F0"/>
    <w:rsid w:val="001A1B4B"/>
    <w:rsid w:val="001A486D"/>
    <w:rsid w:val="001A4AE3"/>
    <w:rsid w:val="001A75E1"/>
    <w:rsid w:val="001B0DF3"/>
    <w:rsid w:val="001B288F"/>
    <w:rsid w:val="001B37E0"/>
    <w:rsid w:val="001B42DF"/>
    <w:rsid w:val="001B6D33"/>
    <w:rsid w:val="001C02F4"/>
    <w:rsid w:val="001C1573"/>
    <w:rsid w:val="001C330E"/>
    <w:rsid w:val="001C3DB3"/>
    <w:rsid w:val="001C4705"/>
    <w:rsid w:val="001C505E"/>
    <w:rsid w:val="001C5F5A"/>
    <w:rsid w:val="001D0346"/>
    <w:rsid w:val="001D0D13"/>
    <w:rsid w:val="001D338D"/>
    <w:rsid w:val="001D5256"/>
    <w:rsid w:val="001E018C"/>
    <w:rsid w:val="001E0822"/>
    <w:rsid w:val="001E08BD"/>
    <w:rsid w:val="001E179A"/>
    <w:rsid w:val="001E2578"/>
    <w:rsid w:val="001E36E1"/>
    <w:rsid w:val="001E70DF"/>
    <w:rsid w:val="001E7ED9"/>
    <w:rsid w:val="001F1ED8"/>
    <w:rsid w:val="001F210D"/>
    <w:rsid w:val="001F2158"/>
    <w:rsid w:val="001F4528"/>
    <w:rsid w:val="001F50A5"/>
    <w:rsid w:val="002033E9"/>
    <w:rsid w:val="002071BF"/>
    <w:rsid w:val="00207A3E"/>
    <w:rsid w:val="00210438"/>
    <w:rsid w:val="002104D2"/>
    <w:rsid w:val="002112B6"/>
    <w:rsid w:val="00213B52"/>
    <w:rsid w:val="002148CA"/>
    <w:rsid w:val="002151A2"/>
    <w:rsid w:val="00215890"/>
    <w:rsid w:val="002160AE"/>
    <w:rsid w:val="002162CF"/>
    <w:rsid w:val="00216A16"/>
    <w:rsid w:val="002172D2"/>
    <w:rsid w:val="00222DCE"/>
    <w:rsid w:val="00223B09"/>
    <w:rsid w:val="00227BA6"/>
    <w:rsid w:val="00230ABE"/>
    <w:rsid w:val="00233DC9"/>
    <w:rsid w:val="00243EF5"/>
    <w:rsid w:val="00245C07"/>
    <w:rsid w:val="00247B38"/>
    <w:rsid w:val="0025076D"/>
    <w:rsid w:val="00254397"/>
    <w:rsid w:val="002549D3"/>
    <w:rsid w:val="00254C64"/>
    <w:rsid w:val="00256F5E"/>
    <w:rsid w:val="00260D5E"/>
    <w:rsid w:val="00262827"/>
    <w:rsid w:val="00265197"/>
    <w:rsid w:val="00267108"/>
    <w:rsid w:val="00267FB5"/>
    <w:rsid w:val="00270372"/>
    <w:rsid w:val="00270A6E"/>
    <w:rsid w:val="00277451"/>
    <w:rsid w:val="00283129"/>
    <w:rsid w:val="002838AA"/>
    <w:rsid w:val="00284044"/>
    <w:rsid w:val="00286474"/>
    <w:rsid w:val="002940B4"/>
    <w:rsid w:val="0029414C"/>
    <w:rsid w:val="00294CF5"/>
    <w:rsid w:val="00295422"/>
    <w:rsid w:val="002958EC"/>
    <w:rsid w:val="002979E1"/>
    <w:rsid w:val="002A21BF"/>
    <w:rsid w:val="002A354C"/>
    <w:rsid w:val="002A3AB9"/>
    <w:rsid w:val="002A543D"/>
    <w:rsid w:val="002A557E"/>
    <w:rsid w:val="002A6BE1"/>
    <w:rsid w:val="002A70AE"/>
    <w:rsid w:val="002B2B03"/>
    <w:rsid w:val="002B3776"/>
    <w:rsid w:val="002B4F68"/>
    <w:rsid w:val="002B4FC7"/>
    <w:rsid w:val="002B510D"/>
    <w:rsid w:val="002C0DC7"/>
    <w:rsid w:val="002C18B6"/>
    <w:rsid w:val="002C191F"/>
    <w:rsid w:val="002C1DCA"/>
    <w:rsid w:val="002C26BA"/>
    <w:rsid w:val="002C2D5A"/>
    <w:rsid w:val="002C511C"/>
    <w:rsid w:val="002C5DE1"/>
    <w:rsid w:val="002C5FA0"/>
    <w:rsid w:val="002D0052"/>
    <w:rsid w:val="002D0112"/>
    <w:rsid w:val="002D1C77"/>
    <w:rsid w:val="002D47B3"/>
    <w:rsid w:val="002D5099"/>
    <w:rsid w:val="002D5F85"/>
    <w:rsid w:val="002D6734"/>
    <w:rsid w:val="002E1385"/>
    <w:rsid w:val="002E2405"/>
    <w:rsid w:val="002E2E90"/>
    <w:rsid w:val="002E2F13"/>
    <w:rsid w:val="002E47DF"/>
    <w:rsid w:val="002E5A1A"/>
    <w:rsid w:val="002E5C49"/>
    <w:rsid w:val="002E6784"/>
    <w:rsid w:val="002E6C20"/>
    <w:rsid w:val="002F02AB"/>
    <w:rsid w:val="002F0318"/>
    <w:rsid w:val="002F43F9"/>
    <w:rsid w:val="002F47D5"/>
    <w:rsid w:val="002F4CDA"/>
    <w:rsid w:val="002F5410"/>
    <w:rsid w:val="002F56CC"/>
    <w:rsid w:val="002F5DD3"/>
    <w:rsid w:val="002F6FBF"/>
    <w:rsid w:val="003004A3"/>
    <w:rsid w:val="00301A60"/>
    <w:rsid w:val="00306E8A"/>
    <w:rsid w:val="00307EB2"/>
    <w:rsid w:val="003105C8"/>
    <w:rsid w:val="00313D42"/>
    <w:rsid w:val="00314CC6"/>
    <w:rsid w:val="00314DA8"/>
    <w:rsid w:val="00315342"/>
    <w:rsid w:val="003155DA"/>
    <w:rsid w:val="00316210"/>
    <w:rsid w:val="00316EBF"/>
    <w:rsid w:val="00317F3E"/>
    <w:rsid w:val="003211BF"/>
    <w:rsid w:val="00324470"/>
    <w:rsid w:val="00324E50"/>
    <w:rsid w:val="003260BE"/>
    <w:rsid w:val="003305CB"/>
    <w:rsid w:val="00330D7D"/>
    <w:rsid w:val="003316FA"/>
    <w:rsid w:val="00332BF0"/>
    <w:rsid w:val="00333B8D"/>
    <w:rsid w:val="003368E1"/>
    <w:rsid w:val="003372C9"/>
    <w:rsid w:val="0033799D"/>
    <w:rsid w:val="00342945"/>
    <w:rsid w:val="00350114"/>
    <w:rsid w:val="003505CD"/>
    <w:rsid w:val="0035415C"/>
    <w:rsid w:val="00355FDE"/>
    <w:rsid w:val="0035695D"/>
    <w:rsid w:val="00362770"/>
    <w:rsid w:val="00363954"/>
    <w:rsid w:val="00364876"/>
    <w:rsid w:val="00364CDC"/>
    <w:rsid w:val="0036687A"/>
    <w:rsid w:val="0036764E"/>
    <w:rsid w:val="00367D17"/>
    <w:rsid w:val="00367E06"/>
    <w:rsid w:val="0037251E"/>
    <w:rsid w:val="00372E9E"/>
    <w:rsid w:val="00373220"/>
    <w:rsid w:val="00374737"/>
    <w:rsid w:val="003756B9"/>
    <w:rsid w:val="00375F3D"/>
    <w:rsid w:val="003772C4"/>
    <w:rsid w:val="00383A22"/>
    <w:rsid w:val="00383CCA"/>
    <w:rsid w:val="00385365"/>
    <w:rsid w:val="003871E0"/>
    <w:rsid w:val="00390F3B"/>
    <w:rsid w:val="0039299A"/>
    <w:rsid w:val="00396B75"/>
    <w:rsid w:val="003A041A"/>
    <w:rsid w:val="003A0FEC"/>
    <w:rsid w:val="003A2CDA"/>
    <w:rsid w:val="003A5880"/>
    <w:rsid w:val="003A647D"/>
    <w:rsid w:val="003A6569"/>
    <w:rsid w:val="003A6846"/>
    <w:rsid w:val="003B125C"/>
    <w:rsid w:val="003B3A19"/>
    <w:rsid w:val="003B53EF"/>
    <w:rsid w:val="003B5521"/>
    <w:rsid w:val="003B5AE0"/>
    <w:rsid w:val="003B6924"/>
    <w:rsid w:val="003B7584"/>
    <w:rsid w:val="003C0C4F"/>
    <w:rsid w:val="003C112E"/>
    <w:rsid w:val="003C123B"/>
    <w:rsid w:val="003C155E"/>
    <w:rsid w:val="003C1645"/>
    <w:rsid w:val="003C3A31"/>
    <w:rsid w:val="003C3AF3"/>
    <w:rsid w:val="003C4784"/>
    <w:rsid w:val="003C51F8"/>
    <w:rsid w:val="003C7155"/>
    <w:rsid w:val="003C7282"/>
    <w:rsid w:val="003D0B6C"/>
    <w:rsid w:val="003D16EC"/>
    <w:rsid w:val="003D1F91"/>
    <w:rsid w:val="003D2A1D"/>
    <w:rsid w:val="003D3826"/>
    <w:rsid w:val="003D4367"/>
    <w:rsid w:val="003D5E2C"/>
    <w:rsid w:val="003D6B50"/>
    <w:rsid w:val="003D7F19"/>
    <w:rsid w:val="003E0331"/>
    <w:rsid w:val="003E1BC0"/>
    <w:rsid w:val="003E27BE"/>
    <w:rsid w:val="003E33D2"/>
    <w:rsid w:val="003E74C6"/>
    <w:rsid w:val="003E757F"/>
    <w:rsid w:val="003F0108"/>
    <w:rsid w:val="003F1513"/>
    <w:rsid w:val="003F1CA7"/>
    <w:rsid w:val="003F4810"/>
    <w:rsid w:val="0040107A"/>
    <w:rsid w:val="004023B3"/>
    <w:rsid w:val="00410538"/>
    <w:rsid w:val="00414B47"/>
    <w:rsid w:val="00416B2A"/>
    <w:rsid w:val="00421A85"/>
    <w:rsid w:val="004235DD"/>
    <w:rsid w:val="00423C37"/>
    <w:rsid w:val="00423C78"/>
    <w:rsid w:val="00432CAE"/>
    <w:rsid w:val="00434149"/>
    <w:rsid w:val="0043707F"/>
    <w:rsid w:val="00437767"/>
    <w:rsid w:val="00437CD0"/>
    <w:rsid w:val="00437E12"/>
    <w:rsid w:val="00440A21"/>
    <w:rsid w:val="00440E9A"/>
    <w:rsid w:val="0044146B"/>
    <w:rsid w:val="00442DED"/>
    <w:rsid w:val="00442F32"/>
    <w:rsid w:val="0044409D"/>
    <w:rsid w:val="00445E75"/>
    <w:rsid w:val="00450500"/>
    <w:rsid w:val="00451DF3"/>
    <w:rsid w:val="004537AA"/>
    <w:rsid w:val="00453835"/>
    <w:rsid w:val="00454D2A"/>
    <w:rsid w:val="0045644A"/>
    <w:rsid w:val="0046066E"/>
    <w:rsid w:val="0046105B"/>
    <w:rsid w:val="004613BF"/>
    <w:rsid w:val="00461587"/>
    <w:rsid w:val="0046294B"/>
    <w:rsid w:val="00462F43"/>
    <w:rsid w:val="00463DC5"/>
    <w:rsid w:val="004641DD"/>
    <w:rsid w:val="00464845"/>
    <w:rsid w:val="00466CDA"/>
    <w:rsid w:val="00470C9A"/>
    <w:rsid w:val="004715B9"/>
    <w:rsid w:val="004736A2"/>
    <w:rsid w:val="0047464A"/>
    <w:rsid w:val="00475446"/>
    <w:rsid w:val="00480A78"/>
    <w:rsid w:val="00481626"/>
    <w:rsid w:val="00485659"/>
    <w:rsid w:val="00485A62"/>
    <w:rsid w:val="00490C86"/>
    <w:rsid w:val="004915F4"/>
    <w:rsid w:val="00491AC8"/>
    <w:rsid w:val="00492EEA"/>
    <w:rsid w:val="00493002"/>
    <w:rsid w:val="00494C7A"/>
    <w:rsid w:val="00495160"/>
    <w:rsid w:val="00495469"/>
    <w:rsid w:val="0049600E"/>
    <w:rsid w:val="00496179"/>
    <w:rsid w:val="00496D17"/>
    <w:rsid w:val="00497CB8"/>
    <w:rsid w:val="004A16AE"/>
    <w:rsid w:val="004A4946"/>
    <w:rsid w:val="004A6F95"/>
    <w:rsid w:val="004A7151"/>
    <w:rsid w:val="004B09C8"/>
    <w:rsid w:val="004B2C7C"/>
    <w:rsid w:val="004B3D96"/>
    <w:rsid w:val="004B552A"/>
    <w:rsid w:val="004B5C4C"/>
    <w:rsid w:val="004B6399"/>
    <w:rsid w:val="004B6DEF"/>
    <w:rsid w:val="004B78AA"/>
    <w:rsid w:val="004C0311"/>
    <w:rsid w:val="004C151F"/>
    <w:rsid w:val="004C1934"/>
    <w:rsid w:val="004C258D"/>
    <w:rsid w:val="004C3038"/>
    <w:rsid w:val="004C3AAD"/>
    <w:rsid w:val="004C44EE"/>
    <w:rsid w:val="004C6B69"/>
    <w:rsid w:val="004C7F33"/>
    <w:rsid w:val="004D1886"/>
    <w:rsid w:val="004D64C7"/>
    <w:rsid w:val="004E02F9"/>
    <w:rsid w:val="004E10DC"/>
    <w:rsid w:val="004E1295"/>
    <w:rsid w:val="004E1D80"/>
    <w:rsid w:val="004E28F0"/>
    <w:rsid w:val="004E3684"/>
    <w:rsid w:val="004E6268"/>
    <w:rsid w:val="004E6E69"/>
    <w:rsid w:val="004E717A"/>
    <w:rsid w:val="004E7A9D"/>
    <w:rsid w:val="004F0137"/>
    <w:rsid w:val="004F0A8F"/>
    <w:rsid w:val="004F130C"/>
    <w:rsid w:val="004F21C8"/>
    <w:rsid w:val="004F242F"/>
    <w:rsid w:val="004F26A9"/>
    <w:rsid w:val="004F467B"/>
    <w:rsid w:val="004F58A5"/>
    <w:rsid w:val="004F58D8"/>
    <w:rsid w:val="004F5DBD"/>
    <w:rsid w:val="004F7076"/>
    <w:rsid w:val="00502752"/>
    <w:rsid w:val="0050383D"/>
    <w:rsid w:val="005070C3"/>
    <w:rsid w:val="005107D9"/>
    <w:rsid w:val="00510867"/>
    <w:rsid w:val="00513C90"/>
    <w:rsid w:val="005141E8"/>
    <w:rsid w:val="00516373"/>
    <w:rsid w:val="005170CD"/>
    <w:rsid w:val="00520C04"/>
    <w:rsid w:val="00521599"/>
    <w:rsid w:val="00521E00"/>
    <w:rsid w:val="005221E9"/>
    <w:rsid w:val="00522652"/>
    <w:rsid w:val="00523F37"/>
    <w:rsid w:val="00526AF1"/>
    <w:rsid w:val="0053063A"/>
    <w:rsid w:val="005317BD"/>
    <w:rsid w:val="005323E9"/>
    <w:rsid w:val="00533508"/>
    <w:rsid w:val="0053381F"/>
    <w:rsid w:val="00533B75"/>
    <w:rsid w:val="00536FDE"/>
    <w:rsid w:val="00537513"/>
    <w:rsid w:val="0053751B"/>
    <w:rsid w:val="0054087E"/>
    <w:rsid w:val="005427C0"/>
    <w:rsid w:val="00542E8F"/>
    <w:rsid w:val="005437DE"/>
    <w:rsid w:val="005438A6"/>
    <w:rsid w:val="005458D5"/>
    <w:rsid w:val="005467EB"/>
    <w:rsid w:val="00547C1A"/>
    <w:rsid w:val="0055140B"/>
    <w:rsid w:val="00552E25"/>
    <w:rsid w:val="0055668D"/>
    <w:rsid w:val="00557946"/>
    <w:rsid w:val="00560BEC"/>
    <w:rsid w:val="00560D18"/>
    <w:rsid w:val="005641B3"/>
    <w:rsid w:val="00566326"/>
    <w:rsid w:val="00566C67"/>
    <w:rsid w:val="005749A0"/>
    <w:rsid w:val="005762F0"/>
    <w:rsid w:val="0057675A"/>
    <w:rsid w:val="005767E9"/>
    <w:rsid w:val="005814B4"/>
    <w:rsid w:val="005824D3"/>
    <w:rsid w:val="005834CA"/>
    <w:rsid w:val="0058363B"/>
    <w:rsid w:val="00584015"/>
    <w:rsid w:val="00587259"/>
    <w:rsid w:val="00590CAB"/>
    <w:rsid w:val="0059199C"/>
    <w:rsid w:val="00591E4C"/>
    <w:rsid w:val="00592E3F"/>
    <w:rsid w:val="00593817"/>
    <w:rsid w:val="005967F1"/>
    <w:rsid w:val="00597574"/>
    <w:rsid w:val="005A0E0A"/>
    <w:rsid w:val="005A1E78"/>
    <w:rsid w:val="005A2D1A"/>
    <w:rsid w:val="005A3674"/>
    <w:rsid w:val="005A3B24"/>
    <w:rsid w:val="005B4110"/>
    <w:rsid w:val="005B4A59"/>
    <w:rsid w:val="005B4CFC"/>
    <w:rsid w:val="005B5E94"/>
    <w:rsid w:val="005B663C"/>
    <w:rsid w:val="005B6E3C"/>
    <w:rsid w:val="005B7068"/>
    <w:rsid w:val="005C3B4A"/>
    <w:rsid w:val="005C4E6A"/>
    <w:rsid w:val="005C518B"/>
    <w:rsid w:val="005D223A"/>
    <w:rsid w:val="005D375A"/>
    <w:rsid w:val="005D402E"/>
    <w:rsid w:val="005D5A5F"/>
    <w:rsid w:val="005E0514"/>
    <w:rsid w:val="005E0DDA"/>
    <w:rsid w:val="005E1446"/>
    <w:rsid w:val="005E1A04"/>
    <w:rsid w:val="005E1C16"/>
    <w:rsid w:val="005E35A0"/>
    <w:rsid w:val="005E391E"/>
    <w:rsid w:val="005E3B56"/>
    <w:rsid w:val="005E4189"/>
    <w:rsid w:val="005E5081"/>
    <w:rsid w:val="005F4795"/>
    <w:rsid w:val="005F540B"/>
    <w:rsid w:val="005F6A94"/>
    <w:rsid w:val="005F6E6A"/>
    <w:rsid w:val="005F795D"/>
    <w:rsid w:val="006001FB"/>
    <w:rsid w:val="00600C99"/>
    <w:rsid w:val="006058D1"/>
    <w:rsid w:val="00606968"/>
    <w:rsid w:val="00606C94"/>
    <w:rsid w:val="00613496"/>
    <w:rsid w:val="00617714"/>
    <w:rsid w:val="0061794C"/>
    <w:rsid w:val="00617DA4"/>
    <w:rsid w:val="00621717"/>
    <w:rsid w:val="006224E5"/>
    <w:rsid w:val="006251BC"/>
    <w:rsid w:val="00627672"/>
    <w:rsid w:val="0063156B"/>
    <w:rsid w:val="006325ED"/>
    <w:rsid w:val="0063313D"/>
    <w:rsid w:val="00635889"/>
    <w:rsid w:val="00640297"/>
    <w:rsid w:val="006418C2"/>
    <w:rsid w:val="0064203B"/>
    <w:rsid w:val="00643F00"/>
    <w:rsid w:val="00644658"/>
    <w:rsid w:val="00644FF2"/>
    <w:rsid w:val="006512D6"/>
    <w:rsid w:val="006532E7"/>
    <w:rsid w:val="00654F56"/>
    <w:rsid w:val="00656FBE"/>
    <w:rsid w:val="00663696"/>
    <w:rsid w:val="006636E8"/>
    <w:rsid w:val="006638ED"/>
    <w:rsid w:val="00665215"/>
    <w:rsid w:val="00665BC8"/>
    <w:rsid w:val="006667C9"/>
    <w:rsid w:val="006672C8"/>
    <w:rsid w:val="006705F0"/>
    <w:rsid w:val="006719E8"/>
    <w:rsid w:val="0067432A"/>
    <w:rsid w:val="006750B9"/>
    <w:rsid w:val="00675280"/>
    <w:rsid w:val="00676FA1"/>
    <w:rsid w:val="006810D8"/>
    <w:rsid w:val="00681B69"/>
    <w:rsid w:val="0068272C"/>
    <w:rsid w:val="00682F4C"/>
    <w:rsid w:val="006848F7"/>
    <w:rsid w:val="00685770"/>
    <w:rsid w:val="006872E9"/>
    <w:rsid w:val="00693B36"/>
    <w:rsid w:val="00695DAF"/>
    <w:rsid w:val="006A013A"/>
    <w:rsid w:val="006A1171"/>
    <w:rsid w:val="006A3260"/>
    <w:rsid w:val="006A36E0"/>
    <w:rsid w:val="006A39E6"/>
    <w:rsid w:val="006B0B02"/>
    <w:rsid w:val="006B2FFB"/>
    <w:rsid w:val="006B4116"/>
    <w:rsid w:val="006B47DF"/>
    <w:rsid w:val="006B5D12"/>
    <w:rsid w:val="006B75B7"/>
    <w:rsid w:val="006C21A6"/>
    <w:rsid w:val="006C2F4C"/>
    <w:rsid w:val="006C3637"/>
    <w:rsid w:val="006C3CF4"/>
    <w:rsid w:val="006C6341"/>
    <w:rsid w:val="006C7AC1"/>
    <w:rsid w:val="006D0BEA"/>
    <w:rsid w:val="006D1E24"/>
    <w:rsid w:val="006D397E"/>
    <w:rsid w:val="006D3BB3"/>
    <w:rsid w:val="006D41D3"/>
    <w:rsid w:val="006D44BC"/>
    <w:rsid w:val="006D4E07"/>
    <w:rsid w:val="006D5A08"/>
    <w:rsid w:val="006E010B"/>
    <w:rsid w:val="006E07D7"/>
    <w:rsid w:val="006E09E0"/>
    <w:rsid w:val="006E1410"/>
    <w:rsid w:val="006E1E5D"/>
    <w:rsid w:val="006E3093"/>
    <w:rsid w:val="006E30AA"/>
    <w:rsid w:val="006E407D"/>
    <w:rsid w:val="006E42C8"/>
    <w:rsid w:val="006E62EC"/>
    <w:rsid w:val="006E6833"/>
    <w:rsid w:val="006E6AC8"/>
    <w:rsid w:val="006F36E5"/>
    <w:rsid w:val="006F3965"/>
    <w:rsid w:val="006F4227"/>
    <w:rsid w:val="006F430E"/>
    <w:rsid w:val="006F5DBC"/>
    <w:rsid w:val="006F5E84"/>
    <w:rsid w:val="006F618F"/>
    <w:rsid w:val="006F696B"/>
    <w:rsid w:val="00700784"/>
    <w:rsid w:val="007016FB"/>
    <w:rsid w:val="007032F4"/>
    <w:rsid w:val="007036CA"/>
    <w:rsid w:val="0070507E"/>
    <w:rsid w:val="00705267"/>
    <w:rsid w:val="00706C2F"/>
    <w:rsid w:val="00707B40"/>
    <w:rsid w:val="00710309"/>
    <w:rsid w:val="00710544"/>
    <w:rsid w:val="00711DCA"/>
    <w:rsid w:val="007141BA"/>
    <w:rsid w:val="00714502"/>
    <w:rsid w:val="00714EA8"/>
    <w:rsid w:val="0071547D"/>
    <w:rsid w:val="00716D72"/>
    <w:rsid w:val="0071753D"/>
    <w:rsid w:val="00717FBD"/>
    <w:rsid w:val="00720073"/>
    <w:rsid w:val="007213A3"/>
    <w:rsid w:val="00721814"/>
    <w:rsid w:val="00721B24"/>
    <w:rsid w:val="00723629"/>
    <w:rsid w:val="00723B76"/>
    <w:rsid w:val="00724139"/>
    <w:rsid w:val="007241C6"/>
    <w:rsid w:val="00724419"/>
    <w:rsid w:val="007244FF"/>
    <w:rsid w:val="00725291"/>
    <w:rsid w:val="00727060"/>
    <w:rsid w:val="0073131D"/>
    <w:rsid w:val="00731AAF"/>
    <w:rsid w:val="0073308B"/>
    <w:rsid w:val="00734243"/>
    <w:rsid w:val="00734528"/>
    <w:rsid w:val="00736E22"/>
    <w:rsid w:val="0073749D"/>
    <w:rsid w:val="00740781"/>
    <w:rsid w:val="007408AF"/>
    <w:rsid w:val="007413F0"/>
    <w:rsid w:val="007428EB"/>
    <w:rsid w:val="00742F4B"/>
    <w:rsid w:val="00744BCD"/>
    <w:rsid w:val="00745199"/>
    <w:rsid w:val="00747834"/>
    <w:rsid w:val="007478F1"/>
    <w:rsid w:val="007502C6"/>
    <w:rsid w:val="00750C81"/>
    <w:rsid w:val="007519C1"/>
    <w:rsid w:val="007546F5"/>
    <w:rsid w:val="00756795"/>
    <w:rsid w:val="00756E36"/>
    <w:rsid w:val="00757000"/>
    <w:rsid w:val="007602DA"/>
    <w:rsid w:val="00760564"/>
    <w:rsid w:val="007643D5"/>
    <w:rsid w:val="007646A4"/>
    <w:rsid w:val="00764B94"/>
    <w:rsid w:val="00764E7B"/>
    <w:rsid w:val="007650A3"/>
    <w:rsid w:val="00765E15"/>
    <w:rsid w:val="0076695D"/>
    <w:rsid w:val="00766D0F"/>
    <w:rsid w:val="0077101B"/>
    <w:rsid w:val="007759F8"/>
    <w:rsid w:val="0077741E"/>
    <w:rsid w:val="00781C7E"/>
    <w:rsid w:val="00781CF4"/>
    <w:rsid w:val="00782300"/>
    <w:rsid w:val="00782D2B"/>
    <w:rsid w:val="00783F63"/>
    <w:rsid w:val="00784373"/>
    <w:rsid w:val="007846CD"/>
    <w:rsid w:val="0079185F"/>
    <w:rsid w:val="00791DAA"/>
    <w:rsid w:val="00792490"/>
    <w:rsid w:val="00792F32"/>
    <w:rsid w:val="00794FC7"/>
    <w:rsid w:val="007952BC"/>
    <w:rsid w:val="00795EBF"/>
    <w:rsid w:val="007A050B"/>
    <w:rsid w:val="007A05D2"/>
    <w:rsid w:val="007A2043"/>
    <w:rsid w:val="007A2B8D"/>
    <w:rsid w:val="007A4FD8"/>
    <w:rsid w:val="007A67BB"/>
    <w:rsid w:val="007B26C3"/>
    <w:rsid w:val="007B2B95"/>
    <w:rsid w:val="007B61A5"/>
    <w:rsid w:val="007C76F8"/>
    <w:rsid w:val="007D0EB1"/>
    <w:rsid w:val="007D1319"/>
    <w:rsid w:val="007D14A0"/>
    <w:rsid w:val="007D3AA0"/>
    <w:rsid w:val="007D684E"/>
    <w:rsid w:val="007D6F13"/>
    <w:rsid w:val="007E0DB3"/>
    <w:rsid w:val="007E13F8"/>
    <w:rsid w:val="007E1B8D"/>
    <w:rsid w:val="007E369F"/>
    <w:rsid w:val="007E378F"/>
    <w:rsid w:val="007E4434"/>
    <w:rsid w:val="007E4B17"/>
    <w:rsid w:val="007E6308"/>
    <w:rsid w:val="007E6775"/>
    <w:rsid w:val="007F022C"/>
    <w:rsid w:val="007F1B00"/>
    <w:rsid w:val="007F5303"/>
    <w:rsid w:val="007F56D4"/>
    <w:rsid w:val="007F7545"/>
    <w:rsid w:val="008012DD"/>
    <w:rsid w:val="00802568"/>
    <w:rsid w:val="00803824"/>
    <w:rsid w:val="00803BEB"/>
    <w:rsid w:val="00804003"/>
    <w:rsid w:val="008101AB"/>
    <w:rsid w:val="0081091F"/>
    <w:rsid w:val="00810CCF"/>
    <w:rsid w:val="00813180"/>
    <w:rsid w:val="00813874"/>
    <w:rsid w:val="00816F25"/>
    <w:rsid w:val="008176FA"/>
    <w:rsid w:val="00817EBC"/>
    <w:rsid w:val="0082182C"/>
    <w:rsid w:val="00821B73"/>
    <w:rsid w:val="00821BF3"/>
    <w:rsid w:val="00821D08"/>
    <w:rsid w:val="00822D56"/>
    <w:rsid w:val="00822D5E"/>
    <w:rsid w:val="008243A6"/>
    <w:rsid w:val="00826EF7"/>
    <w:rsid w:val="0082708F"/>
    <w:rsid w:val="00827514"/>
    <w:rsid w:val="00827DB4"/>
    <w:rsid w:val="00832160"/>
    <w:rsid w:val="00832AB8"/>
    <w:rsid w:val="008336D9"/>
    <w:rsid w:val="00834EC7"/>
    <w:rsid w:val="008366C4"/>
    <w:rsid w:val="00840B3B"/>
    <w:rsid w:val="00843140"/>
    <w:rsid w:val="00843CCC"/>
    <w:rsid w:val="00843D74"/>
    <w:rsid w:val="00844640"/>
    <w:rsid w:val="00845C59"/>
    <w:rsid w:val="0084638D"/>
    <w:rsid w:val="008476A8"/>
    <w:rsid w:val="00847E13"/>
    <w:rsid w:val="00851D1A"/>
    <w:rsid w:val="00851E43"/>
    <w:rsid w:val="008525D3"/>
    <w:rsid w:val="00856C28"/>
    <w:rsid w:val="00857B6D"/>
    <w:rsid w:val="0086120A"/>
    <w:rsid w:val="0086169F"/>
    <w:rsid w:val="0086393B"/>
    <w:rsid w:val="008645F0"/>
    <w:rsid w:val="008658F9"/>
    <w:rsid w:val="0086739C"/>
    <w:rsid w:val="008717F7"/>
    <w:rsid w:val="00873209"/>
    <w:rsid w:val="00873AB3"/>
    <w:rsid w:val="00877AE3"/>
    <w:rsid w:val="0088449F"/>
    <w:rsid w:val="008853DB"/>
    <w:rsid w:val="008900DD"/>
    <w:rsid w:val="00892E78"/>
    <w:rsid w:val="00893020"/>
    <w:rsid w:val="00893F17"/>
    <w:rsid w:val="0089423F"/>
    <w:rsid w:val="0089546B"/>
    <w:rsid w:val="008975BA"/>
    <w:rsid w:val="008A1EA3"/>
    <w:rsid w:val="008A43EE"/>
    <w:rsid w:val="008B20D8"/>
    <w:rsid w:val="008B233F"/>
    <w:rsid w:val="008B5A56"/>
    <w:rsid w:val="008B6212"/>
    <w:rsid w:val="008B6E39"/>
    <w:rsid w:val="008B759D"/>
    <w:rsid w:val="008C080C"/>
    <w:rsid w:val="008C1963"/>
    <w:rsid w:val="008C1B17"/>
    <w:rsid w:val="008C2AB3"/>
    <w:rsid w:val="008C352F"/>
    <w:rsid w:val="008C5DA1"/>
    <w:rsid w:val="008D6C56"/>
    <w:rsid w:val="008D719A"/>
    <w:rsid w:val="008D72CC"/>
    <w:rsid w:val="008D756B"/>
    <w:rsid w:val="008D7FBC"/>
    <w:rsid w:val="008E0FAC"/>
    <w:rsid w:val="008E27EE"/>
    <w:rsid w:val="008E2AA5"/>
    <w:rsid w:val="008E2ECA"/>
    <w:rsid w:val="008E3081"/>
    <w:rsid w:val="008E5127"/>
    <w:rsid w:val="008E66CE"/>
    <w:rsid w:val="008E6FB7"/>
    <w:rsid w:val="008E72A8"/>
    <w:rsid w:val="008E7B73"/>
    <w:rsid w:val="008F3135"/>
    <w:rsid w:val="008F3938"/>
    <w:rsid w:val="008F3B57"/>
    <w:rsid w:val="00900889"/>
    <w:rsid w:val="009026FE"/>
    <w:rsid w:val="00902F7D"/>
    <w:rsid w:val="00903094"/>
    <w:rsid w:val="009037F4"/>
    <w:rsid w:val="00903A80"/>
    <w:rsid w:val="00903FBF"/>
    <w:rsid w:val="00904023"/>
    <w:rsid w:val="00904925"/>
    <w:rsid w:val="00906CB7"/>
    <w:rsid w:val="009077F1"/>
    <w:rsid w:val="00907E97"/>
    <w:rsid w:val="00907EB5"/>
    <w:rsid w:val="0091099B"/>
    <w:rsid w:val="009115D0"/>
    <w:rsid w:val="00914E2A"/>
    <w:rsid w:val="00915305"/>
    <w:rsid w:val="009168AB"/>
    <w:rsid w:val="009205CC"/>
    <w:rsid w:val="00925052"/>
    <w:rsid w:val="00925860"/>
    <w:rsid w:val="00925B0E"/>
    <w:rsid w:val="00930279"/>
    <w:rsid w:val="00933E1E"/>
    <w:rsid w:val="00934020"/>
    <w:rsid w:val="009361B4"/>
    <w:rsid w:val="00936E8F"/>
    <w:rsid w:val="00937659"/>
    <w:rsid w:val="00937CB8"/>
    <w:rsid w:val="00941484"/>
    <w:rsid w:val="00941F8D"/>
    <w:rsid w:val="00942674"/>
    <w:rsid w:val="00944226"/>
    <w:rsid w:val="00947399"/>
    <w:rsid w:val="009474C0"/>
    <w:rsid w:val="0095034D"/>
    <w:rsid w:val="00950799"/>
    <w:rsid w:val="00951372"/>
    <w:rsid w:val="00955D41"/>
    <w:rsid w:val="009562B4"/>
    <w:rsid w:val="00961A9C"/>
    <w:rsid w:val="009630AC"/>
    <w:rsid w:val="00964C83"/>
    <w:rsid w:val="009708E5"/>
    <w:rsid w:val="00971D21"/>
    <w:rsid w:val="00972FF2"/>
    <w:rsid w:val="00974A18"/>
    <w:rsid w:val="00974E1D"/>
    <w:rsid w:val="00976750"/>
    <w:rsid w:val="00976D02"/>
    <w:rsid w:val="009774E6"/>
    <w:rsid w:val="00982023"/>
    <w:rsid w:val="009825A4"/>
    <w:rsid w:val="00982AD0"/>
    <w:rsid w:val="00982D0A"/>
    <w:rsid w:val="00983849"/>
    <w:rsid w:val="0098517C"/>
    <w:rsid w:val="00985F1E"/>
    <w:rsid w:val="00986032"/>
    <w:rsid w:val="00986A21"/>
    <w:rsid w:val="00987089"/>
    <w:rsid w:val="009876A1"/>
    <w:rsid w:val="009924F7"/>
    <w:rsid w:val="00992ABA"/>
    <w:rsid w:val="00992FA8"/>
    <w:rsid w:val="00994455"/>
    <w:rsid w:val="00995F41"/>
    <w:rsid w:val="00995FC5"/>
    <w:rsid w:val="00996144"/>
    <w:rsid w:val="009A2579"/>
    <w:rsid w:val="009A28CC"/>
    <w:rsid w:val="009A31A0"/>
    <w:rsid w:val="009A4CC8"/>
    <w:rsid w:val="009A6653"/>
    <w:rsid w:val="009A7B91"/>
    <w:rsid w:val="009B0AD8"/>
    <w:rsid w:val="009B0B58"/>
    <w:rsid w:val="009B13F5"/>
    <w:rsid w:val="009B4548"/>
    <w:rsid w:val="009B499C"/>
    <w:rsid w:val="009B6624"/>
    <w:rsid w:val="009B6684"/>
    <w:rsid w:val="009C2488"/>
    <w:rsid w:val="009C4451"/>
    <w:rsid w:val="009C60CD"/>
    <w:rsid w:val="009C7045"/>
    <w:rsid w:val="009C743C"/>
    <w:rsid w:val="009D0D05"/>
    <w:rsid w:val="009D160A"/>
    <w:rsid w:val="009D2815"/>
    <w:rsid w:val="009D4F5E"/>
    <w:rsid w:val="009D656A"/>
    <w:rsid w:val="009D67ED"/>
    <w:rsid w:val="009D6C47"/>
    <w:rsid w:val="009E0BB4"/>
    <w:rsid w:val="009E1820"/>
    <w:rsid w:val="009E314D"/>
    <w:rsid w:val="009E3722"/>
    <w:rsid w:val="009E5D44"/>
    <w:rsid w:val="009E7BC8"/>
    <w:rsid w:val="009F1978"/>
    <w:rsid w:val="009F1CDA"/>
    <w:rsid w:val="009F2F84"/>
    <w:rsid w:val="009F70DB"/>
    <w:rsid w:val="00A00B8C"/>
    <w:rsid w:val="00A0119B"/>
    <w:rsid w:val="00A0234F"/>
    <w:rsid w:val="00A04179"/>
    <w:rsid w:val="00A0694F"/>
    <w:rsid w:val="00A06BF2"/>
    <w:rsid w:val="00A162FA"/>
    <w:rsid w:val="00A169A9"/>
    <w:rsid w:val="00A170EB"/>
    <w:rsid w:val="00A17778"/>
    <w:rsid w:val="00A20DEA"/>
    <w:rsid w:val="00A22341"/>
    <w:rsid w:val="00A23AB5"/>
    <w:rsid w:val="00A24648"/>
    <w:rsid w:val="00A25E4E"/>
    <w:rsid w:val="00A26CC5"/>
    <w:rsid w:val="00A2709B"/>
    <w:rsid w:val="00A27F41"/>
    <w:rsid w:val="00A315C0"/>
    <w:rsid w:val="00A3251C"/>
    <w:rsid w:val="00A335F6"/>
    <w:rsid w:val="00A33DF3"/>
    <w:rsid w:val="00A35DF4"/>
    <w:rsid w:val="00A40A34"/>
    <w:rsid w:val="00A4529E"/>
    <w:rsid w:val="00A46624"/>
    <w:rsid w:val="00A50DF7"/>
    <w:rsid w:val="00A52A01"/>
    <w:rsid w:val="00A61AE7"/>
    <w:rsid w:val="00A61B94"/>
    <w:rsid w:val="00A6251D"/>
    <w:rsid w:val="00A63306"/>
    <w:rsid w:val="00A646C8"/>
    <w:rsid w:val="00A664B8"/>
    <w:rsid w:val="00A668E7"/>
    <w:rsid w:val="00A669DB"/>
    <w:rsid w:val="00A70C99"/>
    <w:rsid w:val="00A70D56"/>
    <w:rsid w:val="00A73AAB"/>
    <w:rsid w:val="00A747C8"/>
    <w:rsid w:val="00A81258"/>
    <w:rsid w:val="00A819C8"/>
    <w:rsid w:val="00A82D17"/>
    <w:rsid w:val="00A850B6"/>
    <w:rsid w:val="00A86154"/>
    <w:rsid w:val="00A8699B"/>
    <w:rsid w:val="00A87B0D"/>
    <w:rsid w:val="00A94BE5"/>
    <w:rsid w:val="00A963F9"/>
    <w:rsid w:val="00A96ECE"/>
    <w:rsid w:val="00AA2997"/>
    <w:rsid w:val="00AA701B"/>
    <w:rsid w:val="00AB0E51"/>
    <w:rsid w:val="00AB2562"/>
    <w:rsid w:val="00AB354D"/>
    <w:rsid w:val="00AB3851"/>
    <w:rsid w:val="00AB3DEA"/>
    <w:rsid w:val="00AB5E7D"/>
    <w:rsid w:val="00AB5EBA"/>
    <w:rsid w:val="00AB625B"/>
    <w:rsid w:val="00AB6914"/>
    <w:rsid w:val="00AB6F37"/>
    <w:rsid w:val="00AC09E0"/>
    <w:rsid w:val="00AD03E2"/>
    <w:rsid w:val="00AD1B12"/>
    <w:rsid w:val="00AD3C47"/>
    <w:rsid w:val="00AD62D8"/>
    <w:rsid w:val="00AE0B57"/>
    <w:rsid w:val="00AE11CC"/>
    <w:rsid w:val="00AE1AA1"/>
    <w:rsid w:val="00AE2C2A"/>
    <w:rsid w:val="00AE424B"/>
    <w:rsid w:val="00AE53AB"/>
    <w:rsid w:val="00AE5538"/>
    <w:rsid w:val="00AE6553"/>
    <w:rsid w:val="00AE73A1"/>
    <w:rsid w:val="00AF0A7E"/>
    <w:rsid w:val="00AF1C04"/>
    <w:rsid w:val="00AF222C"/>
    <w:rsid w:val="00AF3036"/>
    <w:rsid w:val="00AF3718"/>
    <w:rsid w:val="00AF7061"/>
    <w:rsid w:val="00B01019"/>
    <w:rsid w:val="00B01AF4"/>
    <w:rsid w:val="00B030B0"/>
    <w:rsid w:val="00B04684"/>
    <w:rsid w:val="00B04D12"/>
    <w:rsid w:val="00B04FC2"/>
    <w:rsid w:val="00B0681C"/>
    <w:rsid w:val="00B068BA"/>
    <w:rsid w:val="00B07729"/>
    <w:rsid w:val="00B11997"/>
    <w:rsid w:val="00B12944"/>
    <w:rsid w:val="00B13502"/>
    <w:rsid w:val="00B15223"/>
    <w:rsid w:val="00B15824"/>
    <w:rsid w:val="00B20383"/>
    <w:rsid w:val="00B21C73"/>
    <w:rsid w:val="00B25468"/>
    <w:rsid w:val="00B25929"/>
    <w:rsid w:val="00B27698"/>
    <w:rsid w:val="00B27AED"/>
    <w:rsid w:val="00B3044C"/>
    <w:rsid w:val="00B30FDB"/>
    <w:rsid w:val="00B31AED"/>
    <w:rsid w:val="00B321C6"/>
    <w:rsid w:val="00B32BE4"/>
    <w:rsid w:val="00B37207"/>
    <w:rsid w:val="00B3748A"/>
    <w:rsid w:val="00B40108"/>
    <w:rsid w:val="00B4100D"/>
    <w:rsid w:val="00B43522"/>
    <w:rsid w:val="00B43D0A"/>
    <w:rsid w:val="00B44497"/>
    <w:rsid w:val="00B44833"/>
    <w:rsid w:val="00B4643A"/>
    <w:rsid w:val="00B469D4"/>
    <w:rsid w:val="00B509A4"/>
    <w:rsid w:val="00B54485"/>
    <w:rsid w:val="00B55664"/>
    <w:rsid w:val="00B56ADA"/>
    <w:rsid w:val="00B60E72"/>
    <w:rsid w:val="00B61C7C"/>
    <w:rsid w:val="00B62BBC"/>
    <w:rsid w:val="00B6321C"/>
    <w:rsid w:val="00B64EC9"/>
    <w:rsid w:val="00B652BD"/>
    <w:rsid w:val="00B70395"/>
    <w:rsid w:val="00B713EB"/>
    <w:rsid w:val="00B72213"/>
    <w:rsid w:val="00B72E8D"/>
    <w:rsid w:val="00B731FE"/>
    <w:rsid w:val="00B734EC"/>
    <w:rsid w:val="00B745B5"/>
    <w:rsid w:val="00B7727F"/>
    <w:rsid w:val="00B77B3C"/>
    <w:rsid w:val="00B81022"/>
    <w:rsid w:val="00B81739"/>
    <w:rsid w:val="00B86C7D"/>
    <w:rsid w:val="00B87140"/>
    <w:rsid w:val="00B91ECF"/>
    <w:rsid w:val="00B93ADF"/>
    <w:rsid w:val="00B95FA5"/>
    <w:rsid w:val="00B96EDE"/>
    <w:rsid w:val="00BA0929"/>
    <w:rsid w:val="00BA370E"/>
    <w:rsid w:val="00BA6310"/>
    <w:rsid w:val="00BB06FC"/>
    <w:rsid w:val="00BB1489"/>
    <w:rsid w:val="00BC003A"/>
    <w:rsid w:val="00BC00A0"/>
    <w:rsid w:val="00BC1F47"/>
    <w:rsid w:val="00BC2241"/>
    <w:rsid w:val="00BC23B5"/>
    <w:rsid w:val="00BC2D1C"/>
    <w:rsid w:val="00BC5810"/>
    <w:rsid w:val="00BC5865"/>
    <w:rsid w:val="00BC6A01"/>
    <w:rsid w:val="00BD0946"/>
    <w:rsid w:val="00BD3499"/>
    <w:rsid w:val="00BD6065"/>
    <w:rsid w:val="00BD722A"/>
    <w:rsid w:val="00BD76F3"/>
    <w:rsid w:val="00BE0487"/>
    <w:rsid w:val="00BE1B88"/>
    <w:rsid w:val="00BE2815"/>
    <w:rsid w:val="00BE2902"/>
    <w:rsid w:val="00BE2BF1"/>
    <w:rsid w:val="00BE2D30"/>
    <w:rsid w:val="00BE545B"/>
    <w:rsid w:val="00BF05C3"/>
    <w:rsid w:val="00BF07E6"/>
    <w:rsid w:val="00BF10D4"/>
    <w:rsid w:val="00BF1143"/>
    <w:rsid w:val="00BF1909"/>
    <w:rsid w:val="00BF45A4"/>
    <w:rsid w:val="00BF6E11"/>
    <w:rsid w:val="00C00426"/>
    <w:rsid w:val="00C022BF"/>
    <w:rsid w:val="00C026DA"/>
    <w:rsid w:val="00C02EE6"/>
    <w:rsid w:val="00C02FC0"/>
    <w:rsid w:val="00C04E47"/>
    <w:rsid w:val="00C05BB1"/>
    <w:rsid w:val="00C05FC0"/>
    <w:rsid w:val="00C062B7"/>
    <w:rsid w:val="00C07151"/>
    <w:rsid w:val="00C07369"/>
    <w:rsid w:val="00C07446"/>
    <w:rsid w:val="00C1382C"/>
    <w:rsid w:val="00C1576A"/>
    <w:rsid w:val="00C21DB5"/>
    <w:rsid w:val="00C21F28"/>
    <w:rsid w:val="00C23349"/>
    <w:rsid w:val="00C243EB"/>
    <w:rsid w:val="00C24894"/>
    <w:rsid w:val="00C25919"/>
    <w:rsid w:val="00C25B28"/>
    <w:rsid w:val="00C3059B"/>
    <w:rsid w:val="00C30EEB"/>
    <w:rsid w:val="00C31175"/>
    <w:rsid w:val="00C347C3"/>
    <w:rsid w:val="00C34A3C"/>
    <w:rsid w:val="00C37CF3"/>
    <w:rsid w:val="00C40164"/>
    <w:rsid w:val="00C4198F"/>
    <w:rsid w:val="00C41A2F"/>
    <w:rsid w:val="00C43696"/>
    <w:rsid w:val="00C441B5"/>
    <w:rsid w:val="00C44C30"/>
    <w:rsid w:val="00C45977"/>
    <w:rsid w:val="00C46F4D"/>
    <w:rsid w:val="00C473E2"/>
    <w:rsid w:val="00C51FF7"/>
    <w:rsid w:val="00C53C55"/>
    <w:rsid w:val="00C5653C"/>
    <w:rsid w:val="00C60820"/>
    <w:rsid w:val="00C612BA"/>
    <w:rsid w:val="00C61C6D"/>
    <w:rsid w:val="00C64377"/>
    <w:rsid w:val="00C67D87"/>
    <w:rsid w:val="00C70CE6"/>
    <w:rsid w:val="00C7233D"/>
    <w:rsid w:val="00C73F63"/>
    <w:rsid w:val="00C762DE"/>
    <w:rsid w:val="00C778C0"/>
    <w:rsid w:val="00C80D58"/>
    <w:rsid w:val="00C85A27"/>
    <w:rsid w:val="00C85A30"/>
    <w:rsid w:val="00C87796"/>
    <w:rsid w:val="00C90646"/>
    <w:rsid w:val="00C9306A"/>
    <w:rsid w:val="00C93DE1"/>
    <w:rsid w:val="00C958A8"/>
    <w:rsid w:val="00C9595E"/>
    <w:rsid w:val="00C9733C"/>
    <w:rsid w:val="00C97F5F"/>
    <w:rsid w:val="00CA1CB5"/>
    <w:rsid w:val="00CA1E7C"/>
    <w:rsid w:val="00CA20BF"/>
    <w:rsid w:val="00CA4C66"/>
    <w:rsid w:val="00CB0360"/>
    <w:rsid w:val="00CB14C2"/>
    <w:rsid w:val="00CB2F0D"/>
    <w:rsid w:val="00CB4C40"/>
    <w:rsid w:val="00CB4F46"/>
    <w:rsid w:val="00CB6FC4"/>
    <w:rsid w:val="00CC6D5D"/>
    <w:rsid w:val="00CC7562"/>
    <w:rsid w:val="00CD2F1F"/>
    <w:rsid w:val="00CD2FF4"/>
    <w:rsid w:val="00CD6657"/>
    <w:rsid w:val="00CE068B"/>
    <w:rsid w:val="00CE2218"/>
    <w:rsid w:val="00CE2C02"/>
    <w:rsid w:val="00CE58C4"/>
    <w:rsid w:val="00CE5AEA"/>
    <w:rsid w:val="00CF7EB9"/>
    <w:rsid w:val="00CF7FB3"/>
    <w:rsid w:val="00D0259D"/>
    <w:rsid w:val="00D03B27"/>
    <w:rsid w:val="00D0445E"/>
    <w:rsid w:val="00D0452A"/>
    <w:rsid w:val="00D07435"/>
    <w:rsid w:val="00D07AEF"/>
    <w:rsid w:val="00D07DD0"/>
    <w:rsid w:val="00D1034E"/>
    <w:rsid w:val="00D12D2B"/>
    <w:rsid w:val="00D17504"/>
    <w:rsid w:val="00D200FC"/>
    <w:rsid w:val="00D239E4"/>
    <w:rsid w:val="00D27AEF"/>
    <w:rsid w:val="00D27C05"/>
    <w:rsid w:val="00D30873"/>
    <w:rsid w:val="00D31797"/>
    <w:rsid w:val="00D31A22"/>
    <w:rsid w:val="00D35D87"/>
    <w:rsid w:val="00D37F9E"/>
    <w:rsid w:val="00D4169A"/>
    <w:rsid w:val="00D41919"/>
    <w:rsid w:val="00D41A63"/>
    <w:rsid w:val="00D42364"/>
    <w:rsid w:val="00D440FC"/>
    <w:rsid w:val="00D451A5"/>
    <w:rsid w:val="00D46D85"/>
    <w:rsid w:val="00D47B86"/>
    <w:rsid w:val="00D503DF"/>
    <w:rsid w:val="00D50672"/>
    <w:rsid w:val="00D53011"/>
    <w:rsid w:val="00D535C2"/>
    <w:rsid w:val="00D53CD7"/>
    <w:rsid w:val="00D5586C"/>
    <w:rsid w:val="00D55946"/>
    <w:rsid w:val="00D57DD3"/>
    <w:rsid w:val="00D609C4"/>
    <w:rsid w:val="00D61638"/>
    <w:rsid w:val="00D63802"/>
    <w:rsid w:val="00D63BBD"/>
    <w:rsid w:val="00D650C8"/>
    <w:rsid w:val="00D656DE"/>
    <w:rsid w:val="00D70401"/>
    <w:rsid w:val="00D708B3"/>
    <w:rsid w:val="00D74AB2"/>
    <w:rsid w:val="00D76DE7"/>
    <w:rsid w:val="00D8077F"/>
    <w:rsid w:val="00D8089A"/>
    <w:rsid w:val="00D818B9"/>
    <w:rsid w:val="00D81F62"/>
    <w:rsid w:val="00D82F5F"/>
    <w:rsid w:val="00D84491"/>
    <w:rsid w:val="00D85453"/>
    <w:rsid w:val="00D860FE"/>
    <w:rsid w:val="00D8642C"/>
    <w:rsid w:val="00D865B1"/>
    <w:rsid w:val="00D90A28"/>
    <w:rsid w:val="00D92593"/>
    <w:rsid w:val="00D94017"/>
    <w:rsid w:val="00D95D58"/>
    <w:rsid w:val="00D96418"/>
    <w:rsid w:val="00D96E34"/>
    <w:rsid w:val="00DA5A79"/>
    <w:rsid w:val="00DA7137"/>
    <w:rsid w:val="00DB0B86"/>
    <w:rsid w:val="00DB1C6C"/>
    <w:rsid w:val="00DB2662"/>
    <w:rsid w:val="00DB3535"/>
    <w:rsid w:val="00DB784E"/>
    <w:rsid w:val="00DB7938"/>
    <w:rsid w:val="00DC2EFC"/>
    <w:rsid w:val="00DC6B64"/>
    <w:rsid w:val="00DC7BB3"/>
    <w:rsid w:val="00DC7FF2"/>
    <w:rsid w:val="00DD08F4"/>
    <w:rsid w:val="00DD421E"/>
    <w:rsid w:val="00DD4885"/>
    <w:rsid w:val="00DD4AD3"/>
    <w:rsid w:val="00DD5074"/>
    <w:rsid w:val="00DD5A93"/>
    <w:rsid w:val="00DD6012"/>
    <w:rsid w:val="00DD70C7"/>
    <w:rsid w:val="00DE2980"/>
    <w:rsid w:val="00DE353C"/>
    <w:rsid w:val="00DE456A"/>
    <w:rsid w:val="00DE4AF7"/>
    <w:rsid w:val="00DE63A8"/>
    <w:rsid w:val="00DE6789"/>
    <w:rsid w:val="00DF0431"/>
    <w:rsid w:val="00DF0A55"/>
    <w:rsid w:val="00DF0EC4"/>
    <w:rsid w:val="00DF292C"/>
    <w:rsid w:val="00DF4E57"/>
    <w:rsid w:val="00DF6E2D"/>
    <w:rsid w:val="00E01399"/>
    <w:rsid w:val="00E01888"/>
    <w:rsid w:val="00E025CC"/>
    <w:rsid w:val="00E03163"/>
    <w:rsid w:val="00E03CCA"/>
    <w:rsid w:val="00E059D8"/>
    <w:rsid w:val="00E0610B"/>
    <w:rsid w:val="00E0779E"/>
    <w:rsid w:val="00E1133A"/>
    <w:rsid w:val="00E113F3"/>
    <w:rsid w:val="00E1386D"/>
    <w:rsid w:val="00E16F0B"/>
    <w:rsid w:val="00E20189"/>
    <w:rsid w:val="00E219F1"/>
    <w:rsid w:val="00E23EE0"/>
    <w:rsid w:val="00E259A8"/>
    <w:rsid w:val="00E25D05"/>
    <w:rsid w:val="00E323E0"/>
    <w:rsid w:val="00E32EB2"/>
    <w:rsid w:val="00E352F3"/>
    <w:rsid w:val="00E37E6C"/>
    <w:rsid w:val="00E42292"/>
    <w:rsid w:val="00E44F7C"/>
    <w:rsid w:val="00E4549C"/>
    <w:rsid w:val="00E45BB8"/>
    <w:rsid w:val="00E503CC"/>
    <w:rsid w:val="00E50D9E"/>
    <w:rsid w:val="00E51018"/>
    <w:rsid w:val="00E51ED5"/>
    <w:rsid w:val="00E532D3"/>
    <w:rsid w:val="00E532DB"/>
    <w:rsid w:val="00E54B64"/>
    <w:rsid w:val="00E54C83"/>
    <w:rsid w:val="00E56EE1"/>
    <w:rsid w:val="00E5783F"/>
    <w:rsid w:val="00E60757"/>
    <w:rsid w:val="00E60B84"/>
    <w:rsid w:val="00E6231C"/>
    <w:rsid w:val="00E64036"/>
    <w:rsid w:val="00E66960"/>
    <w:rsid w:val="00E6749F"/>
    <w:rsid w:val="00E6758D"/>
    <w:rsid w:val="00E679A2"/>
    <w:rsid w:val="00E71F8C"/>
    <w:rsid w:val="00E73EF7"/>
    <w:rsid w:val="00E8058D"/>
    <w:rsid w:val="00E814A8"/>
    <w:rsid w:val="00E832C5"/>
    <w:rsid w:val="00E837BD"/>
    <w:rsid w:val="00E84DE5"/>
    <w:rsid w:val="00E85AE2"/>
    <w:rsid w:val="00E904DA"/>
    <w:rsid w:val="00E908B0"/>
    <w:rsid w:val="00E92C45"/>
    <w:rsid w:val="00E95655"/>
    <w:rsid w:val="00E95D83"/>
    <w:rsid w:val="00E97E25"/>
    <w:rsid w:val="00EA0D32"/>
    <w:rsid w:val="00EA1DC3"/>
    <w:rsid w:val="00EA6E56"/>
    <w:rsid w:val="00EA6FA4"/>
    <w:rsid w:val="00EA7882"/>
    <w:rsid w:val="00EB17B6"/>
    <w:rsid w:val="00EB1C06"/>
    <w:rsid w:val="00EB1F49"/>
    <w:rsid w:val="00EB4A23"/>
    <w:rsid w:val="00EB5688"/>
    <w:rsid w:val="00EB6F18"/>
    <w:rsid w:val="00EB734B"/>
    <w:rsid w:val="00EC1E8E"/>
    <w:rsid w:val="00EC2934"/>
    <w:rsid w:val="00EC534D"/>
    <w:rsid w:val="00EC65C8"/>
    <w:rsid w:val="00EC6E24"/>
    <w:rsid w:val="00EC7529"/>
    <w:rsid w:val="00ED182B"/>
    <w:rsid w:val="00ED319A"/>
    <w:rsid w:val="00ED5752"/>
    <w:rsid w:val="00ED7069"/>
    <w:rsid w:val="00ED7441"/>
    <w:rsid w:val="00EE27CC"/>
    <w:rsid w:val="00EE2986"/>
    <w:rsid w:val="00EE3211"/>
    <w:rsid w:val="00EE5DF6"/>
    <w:rsid w:val="00EE6615"/>
    <w:rsid w:val="00EF0496"/>
    <w:rsid w:val="00EF0634"/>
    <w:rsid w:val="00EF10CC"/>
    <w:rsid w:val="00EF1776"/>
    <w:rsid w:val="00EF2B9A"/>
    <w:rsid w:val="00EF3086"/>
    <w:rsid w:val="00EF40B3"/>
    <w:rsid w:val="00EF4477"/>
    <w:rsid w:val="00EF614A"/>
    <w:rsid w:val="00EF73DA"/>
    <w:rsid w:val="00EF7719"/>
    <w:rsid w:val="00F00472"/>
    <w:rsid w:val="00F035DA"/>
    <w:rsid w:val="00F06D04"/>
    <w:rsid w:val="00F106DD"/>
    <w:rsid w:val="00F10FFA"/>
    <w:rsid w:val="00F1164F"/>
    <w:rsid w:val="00F1259B"/>
    <w:rsid w:val="00F12D6D"/>
    <w:rsid w:val="00F1311B"/>
    <w:rsid w:val="00F140E0"/>
    <w:rsid w:val="00F144E3"/>
    <w:rsid w:val="00F166FC"/>
    <w:rsid w:val="00F170A6"/>
    <w:rsid w:val="00F17DE5"/>
    <w:rsid w:val="00F20EB7"/>
    <w:rsid w:val="00F2197B"/>
    <w:rsid w:val="00F25260"/>
    <w:rsid w:val="00F30E08"/>
    <w:rsid w:val="00F32EDC"/>
    <w:rsid w:val="00F330EA"/>
    <w:rsid w:val="00F33200"/>
    <w:rsid w:val="00F33277"/>
    <w:rsid w:val="00F357EF"/>
    <w:rsid w:val="00F37725"/>
    <w:rsid w:val="00F400FA"/>
    <w:rsid w:val="00F41830"/>
    <w:rsid w:val="00F41953"/>
    <w:rsid w:val="00F430C4"/>
    <w:rsid w:val="00F44D99"/>
    <w:rsid w:val="00F471BB"/>
    <w:rsid w:val="00F50CE6"/>
    <w:rsid w:val="00F52E86"/>
    <w:rsid w:val="00F548AA"/>
    <w:rsid w:val="00F54CE0"/>
    <w:rsid w:val="00F550C3"/>
    <w:rsid w:val="00F55648"/>
    <w:rsid w:val="00F55A07"/>
    <w:rsid w:val="00F55DDB"/>
    <w:rsid w:val="00F6060E"/>
    <w:rsid w:val="00F61053"/>
    <w:rsid w:val="00F621AB"/>
    <w:rsid w:val="00F653D3"/>
    <w:rsid w:val="00F70DCC"/>
    <w:rsid w:val="00F72525"/>
    <w:rsid w:val="00F761CC"/>
    <w:rsid w:val="00F77159"/>
    <w:rsid w:val="00F80741"/>
    <w:rsid w:val="00F81762"/>
    <w:rsid w:val="00F820AF"/>
    <w:rsid w:val="00F820EA"/>
    <w:rsid w:val="00F83542"/>
    <w:rsid w:val="00F836F5"/>
    <w:rsid w:val="00F84E4F"/>
    <w:rsid w:val="00F84F00"/>
    <w:rsid w:val="00F90ADB"/>
    <w:rsid w:val="00F9253F"/>
    <w:rsid w:val="00F92C22"/>
    <w:rsid w:val="00F92C34"/>
    <w:rsid w:val="00F93855"/>
    <w:rsid w:val="00F93C1C"/>
    <w:rsid w:val="00F94AFA"/>
    <w:rsid w:val="00F96D4B"/>
    <w:rsid w:val="00FA0865"/>
    <w:rsid w:val="00FA28E6"/>
    <w:rsid w:val="00FA5739"/>
    <w:rsid w:val="00FA7223"/>
    <w:rsid w:val="00FB2893"/>
    <w:rsid w:val="00FB2C4F"/>
    <w:rsid w:val="00FB38FE"/>
    <w:rsid w:val="00FB563B"/>
    <w:rsid w:val="00FB72C4"/>
    <w:rsid w:val="00FC0EA2"/>
    <w:rsid w:val="00FC3277"/>
    <w:rsid w:val="00FC4AC5"/>
    <w:rsid w:val="00FC4AEB"/>
    <w:rsid w:val="00FC596E"/>
    <w:rsid w:val="00FC5A94"/>
    <w:rsid w:val="00FD7D02"/>
    <w:rsid w:val="00FD7F18"/>
    <w:rsid w:val="00FD7F2E"/>
    <w:rsid w:val="00FE2487"/>
    <w:rsid w:val="00FE2F8A"/>
    <w:rsid w:val="00FE406D"/>
    <w:rsid w:val="00FF1003"/>
    <w:rsid w:val="00FF1007"/>
    <w:rsid w:val="00FF16A8"/>
    <w:rsid w:val="00FF33F5"/>
    <w:rsid w:val="00FF3D0E"/>
    <w:rsid w:val="00FF477E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1C4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D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1C4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D1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1C4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591E4C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91E4C"/>
    <w:rPr>
      <w:rFonts w:eastAsia="Times New Roman" w:cs="Times New Roman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semiHidden/>
    <w:rsid w:val="00533B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33B7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0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0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02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02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02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0</Words>
  <Characters>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8</cp:revision>
  <cp:lastPrinted>2018-05-16T11:36:00Z</cp:lastPrinted>
  <dcterms:created xsi:type="dcterms:W3CDTF">2014-01-23T05:14:00Z</dcterms:created>
  <dcterms:modified xsi:type="dcterms:W3CDTF">2018-05-16T11:36:00Z</dcterms:modified>
</cp:coreProperties>
</file>